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0A0"/>
      </w:tblPr>
      <w:tblGrid>
        <w:gridCol w:w="10207"/>
      </w:tblGrid>
      <w:tr w:rsidR="00AB66BE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66BE" w:rsidRPr="009C1F05" w:rsidRDefault="00AB66BE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AB66BE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66BE" w:rsidRPr="009C1F05" w:rsidRDefault="00AB66BE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к решению Ивайтенского сельского</w:t>
            </w:r>
          </w:p>
        </w:tc>
      </w:tr>
      <w:tr w:rsidR="00AB66BE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66BE" w:rsidRPr="009C1F05" w:rsidRDefault="00AB66BE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AB66BE" w:rsidRPr="009C1F05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66BE" w:rsidRPr="009C1F05" w:rsidRDefault="00AB66BE" w:rsidP="00044F9F">
            <w:pPr>
              <w:spacing w:line="240" w:lineRule="auto"/>
              <w:ind w:firstLine="59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мая </w:t>
            </w:r>
            <w:r w:rsidRPr="009C1F05">
              <w:rPr>
                <w:rFonts w:ascii="Times New Roman" w:hAnsi="Times New Roman"/>
                <w:sz w:val="24"/>
                <w:szCs w:val="24"/>
                <w:lang w:eastAsia="ru-RU"/>
              </w:rPr>
              <w:t>2019г.№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3-140</w:t>
            </w:r>
          </w:p>
        </w:tc>
      </w:tr>
    </w:tbl>
    <w:p w:rsidR="00AB66BE" w:rsidRPr="009C1F05" w:rsidRDefault="00AB66B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B66BE" w:rsidRPr="009C1F05" w:rsidRDefault="00AB66BE" w:rsidP="00D944F4">
      <w:pPr>
        <w:pStyle w:val="BodyText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>Расходы</w:t>
      </w:r>
    </w:p>
    <w:p w:rsidR="00AB66BE" w:rsidRPr="009C1F05" w:rsidRDefault="00AB66BE" w:rsidP="00D944F4">
      <w:pPr>
        <w:pStyle w:val="BodyText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бюджета муниципального образования «Ивайтенское сельское поселение» за 2018 год</w:t>
      </w:r>
    </w:p>
    <w:p w:rsidR="00AB66BE" w:rsidRPr="009C1F05" w:rsidRDefault="00AB66BE" w:rsidP="00D944F4">
      <w:pPr>
        <w:pStyle w:val="BodyText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по разделам и подразделам классификации  расходов  бюджета</w:t>
      </w:r>
    </w:p>
    <w:p w:rsidR="00AB66BE" w:rsidRPr="009C1F05" w:rsidRDefault="00AB66BE" w:rsidP="00D944F4">
      <w:pPr>
        <w:pStyle w:val="BodyText"/>
        <w:ind w:left="9204"/>
        <w:rPr>
          <w:rFonts w:ascii="Times New Roman" w:hAnsi="Times New Roman" w:cs="Times New Roman"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</w:t>
      </w:r>
      <w:r w:rsidRPr="009C1F05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                 (рублей)</w:t>
      </w:r>
    </w:p>
    <w:p w:rsidR="00AB66BE" w:rsidRPr="009C1F05" w:rsidRDefault="00AB66BE" w:rsidP="00D944F4">
      <w:pPr>
        <w:spacing w:line="240" w:lineRule="auto"/>
        <w:ind w:firstLine="8550"/>
        <w:jc w:val="center"/>
        <w:rPr>
          <w:rFonts w:ascii="Times New Roman" w:hAnsi="Times New Roman"/>
          <w:sz w:val="24"/>
          <w:szCs w:val="24"/>
        </w:rPr>
      </w:pPr>
      <w:r w:rsidRPr="009C1F0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16"/>
        <w:gridCol w:w="1081"/>
        <w:gridCol w:w="1440"/>
        <w:gridCol w:w="2259"/>
      </w:tblGrid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D944F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66BE" w:rsidRPr="009C1F05" w:rsidRDefault="00AB66BE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 за 2018 год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D944F4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B66BE" w:rsidRPr="00BD4847" w:rsidTr="009C1F05">
        <w:trPr>
          <w:trHeight w:val="315"/>
        </w:trPr>
        <w:tc>
          <w:tcPr>
            <w:tcW w:w="265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BD4847" w:rsidRDefault="00AB66BE" w:rsidP="008A3A6C">
            <w:pPr>
              <w:pStyle w:val="Heading1"/>
              <w:rPr>
                <w:rFonts w:ascii="Times New Roman" w:hAnsi="Times New Roman" w:cs="Times New Roman"/>
                <w:sz w:val="24"/>
              </w:rPr>
            </w:pPr>
            <w:r w:rsidRPr="00BD4847">
              <w:rPr>
                <w:rFonts w:ascii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530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BD4847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847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BD4847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shd w:val="clear" w:color="auto" w:fill="C0C0C0"/>
          </w:tcPr>
          <w:p w:rsidR="00AB66BE" w:rsidRPr="00BD4847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4847">
              <w:rPr>
                <w:rFonts w:ascii="Times New Roman" w:hAnsi="Times New Roman"/>
                <w:b/>
                <w:sz w:val="24"/>
                <w:szCs w:val="24"/>
              </w:rPr>
              <w:t>1737924,50</w:t>
            </w:r>
          </w:p>
        </w:tc>
      </w:tr>
      <w:tr w:rsidR="00AB66BE" w:rsidRPr="009C1F05" w:rsidTr="009C1F05">
        <w:trPr>
          <w:trHeight w:val="510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430221,81</w:t>
            </w:r>
          </w:p>
        </w:tc>
      </w:tr>
      <w:tr w:rsidR="00AB66BE" w:rsidRPr="009C1F05" w:rsidTr="009C1F05">
        <w:trPr>
          <w:trHeight w:val="96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1307702,69</w:t>
            </w:r>
          </w:p>
        </w:tc>
      </w:tr>
      <w:tr w:rsidR="00AB66BE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72762,63</w:t>
            </w:r>
          </w:p>
        </w:tc>
      </w:tr>
      <w:tr w:rsidR="00AB66BE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72762,63</w:t>
            </w:r>
          </w:p>
        </w:tc>
      </w:tr>
      <w:tr w:rsidR="00AB66BE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18449,10</w:t>
            </w:r>
          </w:p>
        </w:tc>
      </w:tr>
      <w:tr w:rsidR="00AB66BE" w:rsidRPr="009C1F05" w:rsidTr="009C1F05">
        <w:trPr>
          <w:trHeight w:val="186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18449,10</w:t>
            </w:r>
          </w:p>
        </w:tc>
      </w:tr>
      <w:tr w:rsidR="00AB66BE" w:rsidRPr="009C1F05" w:rsidTr="009C1F05">
        <w:trPr>
          <w:trHeight w:val="587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1173424,91</w:t>
            </w:r>
          </w:p>
        </w:tc>
      </w:tr>
      <w:tr w:rsidR="00AB66BE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167910,00</w:t>
            </w:r>
          </w:p>
        </w:tc>
      </w:tr>
      <w:tr w:rsidR="00AB66BE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807514,91</w:t>
            </w:r>
          </w:p>
        </w:tc>
      </w:tr>
      <w:tr w:rsidR="00AB66BE" w:rsidRPr="009C1F05" w:rsidTr="009C1F05">
        <w:trPr>
          <w:trHeight w:val="468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198000,00</w:t>
            </w:r>
          </w:p>
        </w:tc>
      </w:tr>
      <w:tr w:rsidR="00AB66BE" w:rsidRPr="009C1F05" w:rsidTr="009C1F05">
        <w:trPr>
          <w:trHeight w:val="539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408301,67</w:t>
            </w:r>
          </w:p>
        </w:tc>
      </w:tr>
      <w:tr w:rsidR="00AB66BE" w:rsidRPr="009C1F05" w:rsidTr="009C1F05">
        <w:trPr>
          <w:trHeight w:val="172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408301,67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141250,00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141250,00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112003,92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112003,92</w:t>
            </w:r>
          </w:p>
        </w:tc>
      </w:tr>
      <w:tr w:rsidR="00AB66BE" w:rsidRPr="009C1F05" w:rsidTr="009C1F05">
        <w:trPr>
          <w:trHeight w:val="315"/>
        </w:trPr>
        <w:tc>
          <w:tcPr>
            <w:tcW w:w="265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расходов</w:t>
            </w:r>
          </w:p>
        </w:tc>
        <w:tc>
          <w:tcPr>
            <w:tcW w:w="53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B66BE" w:rsidRPr="009C1F05" w:rsidRDefault="00AB66BE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B66BE" w:rsidRPr="009C1F05" w:rsidRDefault="00AB66BE" w:rsidP="008A3A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3664116,73</w:t>
            </w:r>
          </w:p>
        </w:tc>
      </w:tr>
    </w:tbl>
    <w:p w:rsidR="00AB66BE" w:rsidRPr="009C1F05" w:rsidRDefault="00AB66BE" w:rsidP="009C1F05"/>
    <w:sectPr w:rsidR="00AB66BE" w:rsidRPr="009C1F05" w:rsidSect="009C1F05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4DB"/>
    <w:rsid w:val="00044F9F"/>
    <w:rsid w:val="00097EAD"/>
    <w:rsid w:val="000A1A2B"/>
    <w:rsid w:val="000D4D69"/>
    <w:rsid w:val="001E426E"/>
    <w:rsid w:val="0035687A"/>
    <w:rsid w:val="003C6788"/>
    <w:rsid w:val="003E2CAF"/>
    <w:rsid w:val="004527A3"/>
    <w:rsid w:val="0057247D"/>
    <w:rsid w:val="005D0626"/>
    <w:rsid w:val="0062797B"/>
    <w:rsid w:val="006E590A"/>
    <w:rsid w:val="008257AB"/>
    <w:rsid w:val="008271DF"/>
    <w:rsid w:val="008376F9"/>
    <w:rsid w:val="008A3A6C"/>
    <w:rsid w:val="00983809"/>
    <w:rsid w:val="009C1F05"/>
    <w:rsid w:val="00A474DB"/>
    <w:rsid w:val="00AB66BE"/>
    <w:rsid w:val="00AE249D"/>
    <w:rsid w:val="00B00F2E"/>
    <w:rsid w:val="00BD4847"/>
    <w:rsid w:val="00C36010"/>
    <w:rsid w:val="00D23D7A"/>
    <w:rsid w:val="00D43EBF"/>
    <w:rsid w:val="00D944F4"/>
    <w:rsid w:val="00DB147F"/>
    <w:rsid w:val="00DB7838"/>
    <w:rsid w:val="00DD3672"/>
    <w:rsid w:val="00E33E10"/>
    <w:rsid w:val="00E421DF"/>
    <w:rsid w:val="00E46433"/>
    <w:rsid w:val="00F6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9F"/>
    <w:pPr>
      <w:spacing w:line="360" w:lineRule="auto"/>
      <w:ind w:firstLine="709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944F4"/>
    <w:pPr>
      <w:keepNext/>
      <w:spacing w:line="240" w:lineRule="auto"/>
      <w:ind w:firstLine="0"/>
      <w:outlineLvl w:val="0"/>
    </w:pPr>
    <w:rPr>
      <w:rFonts w:ascii="Arial" w:hAnsi="Arial" w:cs="Arial"/>
      <w:b/>
      <w:bCs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247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D944F4"/>
    <w:pPr>
      <w:spacing w:line="240" w:lineRule="auto"/>
      <w:ind w:firstLine="0"/>
      <w:jc w:val="center"/>
    </w:pPr>
    <w:rPr>
      <w:rFonts w:ascii="Arial" w:hAnsi="Arial" w:cs="Arial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247D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B14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7A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242</Words>
  <Characters>1383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Бухгалтер</cp:lastModifiedBy>
  <cp:revision>10</cp:revision>
  <cp:lastPrinted>2019-06-18T10:20:00Z</cp:lastPrinted>
  <dcterms:created xsi:type="dcterms:W3CDTF">2018-03-22T08:39:00Z</dcterms:created>
  <dcterms:modified xsi:type="dcterms:W3CDTF">2019-06-18T10:20:00Z</dcterms:modified>
</cp:coreProperties>
</file>